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48EA1" w14:textId="71F207D7" w:rsidR="00BA00AB" w:rsidRDefault="009803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ROGERSON</w:t>
      </w:r>
      <w:r>
        <w:rPr>
          <w:rFonts w:ascii="Times New Roman" w:hAnsi="Times New Roman" w:cs="Times New Roman"/>
          <w:sz w:val="24"/>
          <w:szCs w:val="24"/>
        </w:rPr>
        <w:t xml:space="preserve">       (fl.1506)</w:t>
      </w:r>
    </w:p>
    <w:p w14:paraId="6D23B97D" w14:textId="2C41871A" w:rsidR="009803C0" w:rsidRDefault="009803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Anlaby, East Riding of Yorkshire.</w:t>
      </w:r>
    </w:p>
    <w:p w14:paraId="2167C7B0" w14:textId="2564720C" w:rsidR="009803C0" w:rsidRDefault="009803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77F84D" w14:textId="2A7D4F75" w:rsidR="009803C0" w:rsidRDefault="009803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5DF8CC" w14:textId="5D0444C0" w:rsidR="009803C0" w:rsidRDefault="009803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Feb.1506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p.139)</w:t>
      </w:r>
    </w:p>
    <w:p w14:paraId="07CE6786" w14:textId="14663721" w:rsidR="009803C0" w:rsidRDefault="009803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5DB05A" w14:textId="15432B7D" w:rsidR="009803C0" w:rsidRDefault="009803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E81621" w14:textId="53E7618A" w:rsidR="009803C0" w:rsidRPr="009803C0" w:rsidRDefault="009803C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September 2021</w:t>
      </w:r>
    </w:p>
    <w:sectPr w:rsidR="009803C0" w:rsidRPr="009803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59D72" w14:textId="77777777" w:rsidR="009803C0" w:rsidRDefault="009803C0" w:rsidP="009139A6">
      <w:r>
        <w:separator/>
      </w:r>
    </w:p>
  </w:endnote>
  <w:endnote w:type="continuationSeparator" w:id="0">
    <w:p w14:paraId="7769430C" w14:textId="77777777" w:rsidR="009803C0" w:rsidRDefault="009803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38D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32F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D35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09A12" w14:textId="77777777" w:rsidR="009803C0" w:rsidRDefault="009803C0" w:rsidP="009139A6">
      <w:r>
        <w:separator/>
      </w:r>
    </w:p>
  </w:footnote>
  <w:footnote w:type="continuationSeparator" w:id="0">
    <w:p w14:paraId="35F4887C" w14:textId="77777777" w:rsidR="009803C0" w:rsidRDefault="009803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EE5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C72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B7E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3C0"/>
    <w:rsid w:val="000666E0"/>
    <w:rsid w:val="002510B7"/>
    <w:rsid w:val="005C130B"/>
    <w:rsid w:val="00826F5C"/>
    <w:rsid w:val="009139A6"/>
    <w:rsid w:val="009448BB"/>
    <w:rsid w:val="009803C0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E4014"/>
  <w15:chartTrackingRefBased/>
  <w15:docId w15:val="{5905116C-AA51-443E-B720-2D6EB08DA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6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2021-09-19T20:22:00Z</dcterms:created>
  <dcterms:modified xsi:type="dcterms:W3CDTF">2021-09-19T20:28:00Z</dcterms:modified>
</cp:coreProperties>
</file>